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8F" w:rsidRPr="008360D6" w:rsidRDefault="001C138F" w:rsidP="003B7FE4">
      <w:pPr>
        <w:spacing w:after="120"/>
        <w:jc w:val="right"/>
        <w:rPr>
          <w:b/>
          <w:bCs/>
        </w:rPr>
      </w:pPr>
      <w:r>
        <w:rPr>
          <w:b/>
          <w:bCs/>
        </w:rPr>
        <w:t>Приложение №3</w:t>
      </w:r>
    </w:p>
    <w:p w:rsidR="001C138F" w:rsidRDefault="001C138F" w:rsidP="003B7FE4">
      <w:pPr>
        <w:tabs>
          <w:tab w:val="left" w:pos="3600"/>
        </w:tabs>
        <w:spacing w:after="120"/>
        <w:jc w:val="right"/>
      </w:pPr>
      <w:r>
        <w:t>к Техническому заданию</w:t>
      </w:r>
    </w:p>
    <w:p w:rsidR="001C138F" w:rsidRPr="00E57471" w:rsidRDefault="001C138F" w:rsidP="00985074">
      <w:pPr>
        <w:jc w:val="center"/>
        <w:rPr>
          <w:b/>
          <w:color w:val="000000"/>
        </w:rPr>
      </w:pPr>
    </w:p>
    <w:p w:rsidR="001C138F" w:rsidRPr="004D0893" w:rsidRDefault="001C138F" w:rsidP="004D0893">
      <w:pPr>
        <w:jc w:val="center"/>
        <w:rPr>
          <w:b/>
          <w:color w:val="000000"/>
        </w:rPr>
      </w:pPr>
      <w:r w:rsidRPr="00E57471">
        <w:rPr>
          <w:b/>
          <w:color w:val="000000"/>
        </w:rPr>
        <w:t>Фрагмент генплана</w:t>
      </w:r>
    </w:p>
    <w:p w:rsidR="001C138F" w:rsidRPr="007659B0" w:rsidRDefault="001C138F" w:rsidP="00985074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3pt;height:167.25pt">
            <v:imagedata r:id="rId7" o:title=""/>
          </v:shape>
        </w:pict>
      </w:r>
    </w:p>
    <w:p w:rsidR="001C138F" w:rsidRPr="00E57471" w:rsidRDefault="001C138F" w:rsidP="00985074">
      <w:pPr>
        <w:jc w:val="center"/>
        <w:rPr>
          <w:color w:val="000000"/>
        </w:rPr>
      </w:pPr>
      <w:r w:rsidRPr="00E57471">
        <w:t xml:space="preserve">Рисунок 1.1 – Расположение здания </w:t>
      </w:r>
      <w:r>
        <w:t>0</w:t>
      </w:r>
      <w:r w:rsidRPr="007659B0">
        <w:t>1</w:t>
      </w:r>
      <w:r>
        <w:t>U</w:t>
      </w:r>
      <w:r>
        <w:rPr>
          <w:lang w:val="en-US"/>
        </w:rPr>
        <w:t>BJ</w:t>
      </w:r>
      <w:r w:rsidRPr="00E57471">
        <w:t xml:space="preserve"> на генплане</w:t>
      </w:r>
    </w:p>
    <w:p w:rsidR="001C138F" w:rsidRPr="00E57471" w:rsidRDefault="001C138F" w:rsidP="00985074"/>
    <w:sectPr w:rsidR="001C138F" w:rsidRPr="00E57471" w:rsidSect="007659B0">
      <w:footerReference w:type="even" r:id="rId8"/>
      <w:footerReference w:type="default" r:id="rId9"/>
      <w:pgSz w:w="16838" w:h="11906" w:orient="landscape"/>
      <w:pgMar w:top="1701" w:right="90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38F" w:rsidRDefault="001C138F">
      <w:r>
        <w:separator/>
      </w:r>
    </w:p>
  </w:endnote>
  <w:endnote w:type="continuationSeparator" w:id="1">
    <w:p w:rsidR="001C138F" w:rsidRDefault="001C1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38F" w:rsidRDefault="001C138F" w:rsidP="008612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C138F" w:rsidRDefault="001C138F" w:rsidP="0086124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38F" w:rsidRDefault="001C138F" w:rsidP="008612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C138F" w:rsidRDefault="001C138F" w:rsidP="0086124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38F" w:rsidRDefault="001C138F">
      <w:r>
        <w:separator/>
      </w:r>
    </w:p>
  </w:footnote>
  <w:footnote w:type="continuationSeparator" w:id="1">
    <w:p w:rsidR="001C138F" w:rsidRDefault="001C13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38D5"/>
    <w:multiLevelType w:val="hybridMultilevel"/>
    <w:tmpl w:val="1428C5C6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022C0452"/>
    <w:multiLevelType w:val="hybridMultilevel"/>
    <w:tmpl w:val="3F2E28E0"/>
    <w:lvl w:ilvl="0" w:tplc="831C4D26">
      <w:start w:val="3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11764F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072E5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3582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C242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3BAE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27EEB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88E70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32F2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430478F"/>
    <w:multiLevelType w:val="hybridMultilevel"/>
    <w:tmpl w:val="151E67C6"/>
    <w:lvl w:ilvl="0" w:tplc="69B4AA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4A31B3D"/>
    <w:multiLevelType w:val="multilevel"/>
    <w:tmpl w:val="765E67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051B0387"/>
    <w:multiLevelType w:val="multilevel"/>
    <w:tmpl w:val="0B9A4F0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>
    <w:nsid w:val="06687696"/>
    <w:multiLevelType w:val="multilevel"/>
    <w:tmpl w:val="4FE21BCE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6">
    <w:nsid w:val="07C54F52"/>
    <w:multiLevelType w:val="hybridMultilevel"/>
    <w:tmpl w:val="4C9434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E23DDB"/>
    <w:multiLevelType w:val="multilevel"/>
    <w:tmpl w:val="7B1ECDC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8">
    <w:nsid w:val="1DF45F5B"/>
    <w:multiLevelType w:val="multilevel"/>
    <w:tmpl w:val="0584DF6C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451"/>
        </w:tabs>
        <w:ind w:left="1451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abstractNum w:abstractNumId="9">
    <w:nsid w:val="20E7786B"/>
    <w:multiLevelType w:val="multilevel"/>
    <w:tmpl w:val="F2961FF4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0">
    <w:nsid w:val="2E984302"/>
    <w:multiLevelType w:val="hybridMultilevel"/>
    <w:tmpl w:val="5F362DC4"/>
    <w:lvl w:ilvl="0" w:tplc="124AF96E">
      <w:start w:val="1"/>
      <w:numFmt w:val="bullet"/>
      <w:pStyle w:val="1"/>
      <w:lvlText w:val="-"/>
      <w:lvlJc w:val="left"/>
      <w:pPr>
        <w:tabs>
          <w:tab w:val="num" w:pos="1399"/>
        </w:tabs>
        <w:ind w:left="1399" w:hanging="69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709"/>
        </w:tabs>
        <w:ind w:left="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</w:abstractNum>
  <w:abstractNum w:abstractNumId="11">
    <w:nsid w:val="31E151AD"/>
    <w:multiLevelType w:val="hybridMultilevel"/>
    <w:tmpl w:val="AAA289A6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3B2F2A5D"/>
    <w:multiLevelType w:val="multilevel"/>
    <w:tmpl w:val="FC20FA02"/>
    <w:lvl w:ilvl="0">
      <w:start w:val="3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66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13">
    <w:nsid w:val="3B9C163D"/>
    <w:multiLevelType w:val="multilevel"/>
    <w:tmpl w:val="9698BFB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14">
    <w:nsid w:val="3CDC0AA1"/>
    <w:multiLevelType w:val="multilevel"/>
    <w:tmpl w:val="E11EB7B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B30AB5"/>
    <w:multiLevelType w:val="hybridMultilevel"/>
    <w:tmpl w:val="F7ECCBE0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497B43AD"/>
    <w:multiLevelType w:val="multilevel"/>
    <w:tmpl w:val="25189616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20" w:hanging="480"/>
      </w:pPr>
      <w:rPr>
        <w:rFonts w:cs="Times New Roman" w:hint="default"/>
      </w:rPr>
    </w:lvl>
    <w:lvl w:ilvl="2">
      <w:start w:val="8"/>
      <w:numFmt w:val="decimal"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cs="Times New Roman" w:hint="default"/>
      </w:rPr>
    </w:lvl>
  </w:abstractNum>
  <w:abstractNum w:abstractNumId="18">
    <w:nsid w:val="4A613F99"/>
    <w:multiLevelType w:val="hybridMultilevel"/>
    <w:tmpl w:val="05304BE8"/>
    <w:lvl w:ilvl="0" w:tplc="D2BAEB12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>
    <w:nsid w:val="4BFF353F"/>
    <w:multiLevelType w:val="multilevel"/>
    <w:tmpl w:val="E1589934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0">
    <w:nsid w:val="4DEF7D64"/>
    <w:multiLevelType w:val="multilevel"/>
    <w:tmpl w:val="EB443C9E"/>
    <w:lvl w:ilvl="0">
      <w:start w:val="3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1">
    <w:nsid w:val="5D251DC0"/>
    <w:multiLevelType w:val="multilevel"/>
    <w:tmpl w:val="FB7C4ED8"/>
    <w:lvl w:ilvl="0">
      <w:start w:val="3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5"/>
      <w:numFmt w:val="decimal"/>
      <w:lvlText w:val="%1.%2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2">
    <w:nsid w:val="62594124"/>
    <w:multiLevelType w:val="hybridMultilevel"/>
    <w:tmpl w:val="95FA397A"/>
    <w:lvl w:ilvl="0" w:tplc="935A8F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EBA333E"/>
    <w:multiLevelType w:val="multilevel"/>
    <w:tmpl w:val="32DA4E1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4">
    <w:nsid w:val="796C026E"/>
    <w:multiLevelType w:val="hybridMultilevel"/>
    <w:tmpl w:val="E8F0E918"/>
    <w:lvl w:ilvl="0" w:tplc="69B4AA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7B2C2252"/>
    <w:multiLevelType w:val="hybridMultilevel"/>
    <w:tmpl w:val="DE6210A2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6">
    <w:nsid w:val="7CC577B4"/>
    <w:multiLevelType w:val="multilevel"/>
    <w:tmpl w:val="0B9CCC48"/>
    <w:lvl w:ilvl="0">
      <w:start w:val="3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900" w:hanging="66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cs="Times New Roman" w:hint="default"/>
      </w:rPr>
    </w:lvl>
  </w:abstractNum>
  <w:abstractNum w:abstractNumId="27">
    <w:nsid w:val="7D643B67"/>
    <w:multiLevelType w:val="hybridMultilevel"/>
    <w:tmpl w:val="48FAF2B6"/>
    <w:lvl w:ilvl="0" w:tplc="E3ACBF2E">
      <w:start w:val="5"/>
      <w:numFmt w:val="bullet"/>
      <w:lvlText w:val="-"/>
      <w:lvlJc w:val="left"/>
      <w:pPr>
        <w:tabs>
          <w:tab w:val="num" w:pos="1211"/>
        </w:tabs>
        <w:ind w:firstLine="85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22"/>
  </w:num>
  <w:num w:numId="4">
    <w:abstractNumId w:val="20"/>
  </w:num>
  <w:num w:numId="5">
    <w:abstractNumId w:val="23"/>
  </w:num>
  <w:num w:numId="6">
    <w:abstractNumId w:val="4"/>
  </w:num>
  <w:num w:numId="7">
    <w:abstractNumId w:val="14"/>
  </w:num>
  <w:num w:numId="8">
    <w:abstractNumId w:val="3"/>
  </w:num>
  <w:num w:numId="9">
    <w:abstractNumId w:val="19"/>
  </w:num>
  <w:num w:numId="10">
    <w:abstractNumId w:val="24"/>
  </w:num>
  <w:num w:numId="11">
    <w:abstractNumId w:val="10"/>
  </w:num>
  <w:num w:numId="12">
    <w:abstractNumId w:val="10"/>
  </w:num>
  <w:num w:numId="13">
    <w:abstractNumId w:val="2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1"/>
  </w:num>
  <w:num w:numId="17">
    <w:abstractNumId w:val="0"/>
  </w:num>
  <w:num w:numId="18">
    <w:abstractNumId w:val="12"/>
  </w:num>
  <w:num w:numId="19">
    <w:abstractNumId w:val="25"/>
  </w:num>
  <w:num w:numId="20">
    <w:abstractNumId w:val="16"/>
  </w:num>
  <w:num w:numId="21">
    <w:abstractNumId w:val="8"/>
  </w:num>
  <w:num w:numId="22">
    <w:abstractNumId w:val="7"/>
  </w:num>
  <w:num w:numId="23">
    <w:abstractNumId w:val="9"/>
  </w:num>
  <w:num w:numId="24">
    <w:abstractNumId w:val="18"/>
  </w:num>
  <w:num w:numId="25">
    <w:abstractNumId w:val="5"/>
  </w:num>
  <w:num w:numId="26">
    <w:abstractNumId w:val="26"/>
  </w:num>
  <w:num w:numId="27">
    <w:abstractNumId w:val="17"/>
  </w:num>
  <w:num w:numId="28">
    <w:abstractNumId w:val="13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D7E"/>
    <w:rsid w:val="000E4D55"/>
    <w:rsid w:val="000F3FFC"/>
    <w:rsid w:val="00104B09"/>
    <w:rsid w:val="001120BE"/>
    <w:rsid w:val="001121D1"/>
    <w:rsid w:val="001346DB"/>
    <w:rsid w:val="001B50E2"/>
    <w:rsid w:val="001C138F"/>
    <w:rsid w:val="00200CE3"/>
    <w:rsid w:val="00266BC7"/>
    <w:rsid w:val="002826F4"/>
    <w:rsid w:val="002A699D"/>
    <w:rsid w:val="002D089D"/>
    <w:rsid w:val="0033072A"/>
    <w:rsid w:val="003B7FE4"/>
    <w:rsid w:val="003C4E73"/>
    <w:rsid w:val="003E42FD"/>
    <w:rsid w:val="00471D7E"/>
    <w:rsid w:val="004A0E74"/>
    <w:rsid w:val="004A59AC"/>
    <w:rsid w:val="004B33D1"/>
    <w:rsid w:val="004D0893"/>
    <w:rsid w:val="00523E83"/>
    <w:rsid w:val="00603D1E"/>
    <w:rsid w:val="00642B7B"/>
    <w:rsid w:val="006472A2"/>
    <w:rsid w:val="0066404D"/>
    <w:rsid w:val="006E1450"/>
    <w:rsid w:val="00703D5D"/>
    <w:rsid w:val="00760516"/>
    <w:rsid w:val="007659B0"/>
    <w:rsid w:val="007844FD"/>
    <w:rsid w:val="007F7305"/>
    <w:rsid w:val="0083365E"/>
    <w:rsid w:val="008360D6"/>
    <w:rsid w:val="0086124B"/>
    <w:rsid w:val="008C1728"/>
    <w:rsid w:val="00966CF1"/>
    <w:rsid w:val="00976898"/>
    <w:rsid w:val="00985074"/>
    <w:rsid w:val="009C4048"/>
    <w:rsid w:val="009F6777"/>
    <w:rsid w:val="00A427FF"/>
    <w:rsid w:val="00A42A23"/>
    <w:rsid w:val="00A616D6"/>
    <w:rsid w:val="00AD7DE8"/>
    <w:rsid w:val="00B2071F"/>
    <w:rsid w:val="00B24188"/>
    <w:rsid w:val="00B9501E"/>
    <w:rsid w:val="00BA020C"/>
    <w:rsid w:val="00BF5AC6"/>
    <w:rsid w:val="00C12F0E"/>
    <w:rsid w:val="00C54391"/>
    <w:rsid w:val="00C613A7"/>
    <w:rsid w:val="00C874CC"/>
    <w:rsid w:val="00CA01EE"/>
    <w:rsid w:val="00CF1BE2"/>
    <w:rsid w:val="00D55A3A"/>
    <w:rsid w:val="00D7668A"/>
    <w:rsid w:val="00DC233E"/>
    <w:rsid w:val="00E57471"/>
    <w:rsid w:val="00F22F41"/>
    <w:rsid w:val="00F317E6"/>
    <w:rsid w:val="00FB1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2F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71D7E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styleId="BodyText3">
    <w:name w:val="Body Text 3"/>
    <w:basedOn w:val="Normal"/>
    <w:link w:val="BodyText3Char"/>
    <w:uiPriority w:val="99"/>
    <w:rsid w:val="00471D7E"/>
    <w:pPr>
      <w:jc w:val="both"/>
    </w:pPr>
    <w:rPr>
      <w:b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57471"/>
    <w:rPr>
      <w:rFonts w:cs="Times New Roman"/>
      <w:b/>
      <w:sz w:val="24"/>
    </w:rPr>
  </w:style>
  <w:style w:type="paragraph" w:styleId="BodyText">
    <w:name w:val="Body Text"/>
    <w:basedOn w:val="Normal"/>
    <w:link w:val="BodyTextChar"/>
    <w:uiPriority w:val="99"/>
    <w:rsid w:val="00471D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71D7E"/>
    <w:rPr>
      <w:rFonts w:cs="Times New Roman"/>
      <w:sz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471D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57471"/>
    <w:rPr>
      <w:rFonts w:cs="Times New Roman"/>
      <w:sz w:val="24"/>
    </w:rPr>
  </w:style>
  <w:style w:type="paragraph" w:styleId="Title">
    <w:name w:val="Title"/>
    <w:basedOn w:val="Normal"/>
    <w:link w:val="TitleChar"/>
    <w:uiPriority w:val="99"/>
    <w:qFormat/>
    <w:rsid w:val="00471D7E"/>
    <w:pPr>
      <w:widowControl w:val="0"/>
      <w:tabs>
        <w:tab w:val="left" w:pos="252"/>
        <w:tab w:val="left" w:pos="1101"/>
      </w:tabs>
      <w:autoSpaceDE w:val="0"/>
      <w:autoSpaceDN w:val="0"/>
      <w:adjustRightInd w:val="0"/>
      <w:spacing w:after="120"/>
      <w:ind w:firstLine="851"/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57471"/>
    <w:rPr>
      <w:rFonts w:cs="Times New Roman"/>
      <w:sz w:val="24"/>
    </w:rPr>
  </w:style>
  <w:style w:type="paragraph" w:customStyle="1" w:styleId="2">
    <w:name w:val="ЛЕН2_текст"/>
    <w:basedOn w:val="Normal"/>
    <w:uiPriority w:val="99"/>
    <w:rsid w:val="00471D7E"/>
    <w:pPr>
      <w:spacing w:after="120"/>
      <w:ind w:firstLine="851"/>
      <w:jc w:val="both"/>
    </w:pPr>
    <w:rPr>
      <w:szCs w:val="20"/>
    </w:rPr>
  </w:style>
  <w:style w:type="paragraph" w:customStyle="1" w:styleId="aHeader">
    <w:name w:val="a_Header"/>
    <w:basedOn w:val="Normal"/>
    <w:uiPriority w:val="99"/>
    <w:rsid w:val="00471D7E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</w:rPr>
  </w:style>
  <w:style w:type="paragraph" w:customStyle="1" w:styleId="a">
    <w:name w:val="Основной"/>
    <w:basedOn w:val="Normal"/>
    <w:uiPriority w:val="99"/>
    <w:rsid w:val="00471D7E"/>
    <w:pPr>
      <w:spacing w:after="120"/>
      <w:ind w:firstLine="851"/>
      <w:jc w:val="both"/>
    </w:pPr>
  </w:style>
  <w:style w:type="paragraph" w:styleId="BodyTextIndent">
    <w:name w:val="Body Text Indent"/>
    <w:basedOn w:val="Normal"/>
    <w:link w:val="BodyTextIndentChar"/>
    <w:uiPriority w:val="99"/>
    <w:rsid w:val="00471D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71D7E"/>
    <w:rPr>
      <w:rFonts w:cs="Times New Roman"/>
      <w:sz w:val="24"/>
      <w:lang w:val="ru-RU" w:eastAsia="ru-RU"/>
    </w:rPr>
  </w:style>
  <w:style w:type="paragraph" w:styleId="Header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Normal"/>
    <w:link w:val="HeaderChar"/>
    <w:uiPriority w:val="99"/>
    <w:rsid w:val="00471D7E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HeaderChar">
    <w:name w:val="Header Char"/>
    <w:aliases w:val="Titul Char,Heder Char,Верхний колонтитул1 Char,Верхний колонтитул2 Char,Верхний колонтитул3 Char,Верхний колонтитул4 Char,Верхний колонтитул11 Char,Верхний колонтитул21 Char,Верхний колонтитул31 Char,Верхний колонтитул41 Char"/>
    <w:basedOn w:val="DefaultParagraphFont"/>
    <w:link w:val="Header"/>
    <w:uiPriority w:val="99"/>
    <w:locked/>
    <w:rsid w:val="00471D7E"/>
    <w:rPr>
      <w:rFonts w:cs="Times New Roman"/>
      <w:sz w:val="24"/>
      <w:lang w:val="ru-RU" w:eastAsia="ru-RU"/>
    </w:rPr>
  </w:style>
  <w:style w:type="paragraph" w:customStyle="1" w:styleId="1">
    <w:name w:val="Бел_переч_1 уровень"/>
    <w:basedOn w:val="Normal"/>
    <w:uiPriority w:val="99"/>
    <w:rsid w:val="00471D7E"/>
    <w:pPr>
      <w:numPr>
        <w:numId w:val="11"/>
      </w:numPr>
      <w:tabs>
        <w:tab w:val="left" w:pos="1620"/>
      </w:tabs>
      <w:jc w:val="both"/>
    </w:pPr>
  </w:style>
  <w:style w:type="paragraph" w:customStyle="1" w:styleId="10">
    <w:name w:val="Бел_текст_по ширине_отступ 1"/>
    <w:aliases w:val="5"/>
    <w:basedOn w:val="Normal"/>
    <w:next w:val="Normal"/>
    <w:autoRedefine/>
    <w:uiPriority w:val="99"/>
    <w:rsid w:val="00471D7E"/>
    <w:pPr>
      <w:keepLines/>
      <w:tabs>
        <w:tab w:val="left" w:pos="1620"/>
      </w:tabs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04-2006">
    <w:name w:val="04_Обычный АЭС-2006"/>
    <w:basedOn w:val="Normal"/>
    <w:uiPriority w:val="99"/>
    <w:rsid w:val="00471D7E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cs="Calibri"/>
    </w:rPr>
  </w:style>
  <w:style w:type="paragraph" w:styleId="Footer">
    <w:name w:val="footer"/>
    <w:basedOn w:val="Normal"/>
    <w:link w:val="FooterChar"/>
    <w:uiPriority w:val="99"/>
    <w:rsid w:val="00E574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57471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E57471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0F3FF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0F3FF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874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16</Words>
  <Characters>95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evsteshin</dc:creator>
  <cp:keywords/>
  <dc:description/>
  <cp:lastModifiedBy>Makarov_MN</cp:lastModifiedBy>
  <cp:revision>7</cp:revision>
  <cp:lastPrinted>2013-07-22T08:15:00Z</cp:lastPrinted>
  <dcterms:created xsi:type="dcterms:W3CDTF">2013-08-06T12:14:00Z</dcterms:created>
  <dcterms:modified xsi:type="dcterms:W3CDTF">2013-09-04T07:46:00Z</dcterms:modified>
</cp:coreProperties>
</file>